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83C3A" w14:textId="77777777" w:rsidR="00BF5121" w:rsidRDefault="00BF5121" w:rsidP="00BF51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FURNYVALE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531B7D0C" w14:textId="77777777" w:rsidR="00BF5121" w:rsidRDefault="00BF5121" w:rsidP="00BF51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099187D" w14:textId="77777777" w:rsidR="00BF5121" w:rsidRDefault="00BF5121" w:rsidP="00BF51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C4D5929" w14:textId="77777777" w:rsidR="00BF5121" w:rsidRDefault="00BF5121" w:rsidP="00BF51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E626D5B" w14:textId="77777777" w:rsidR="00BF5121" w:rsidRDefault="00BF5121" w:rsidP="00BF51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510A38D0" w14:textId="77777777" w:rsidR="00BF5121" w:rsidRDefault="00BF5121" w:rsidP="00BF51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10326E0A" w14:textId="77777777" w:rsidR="00BF5121" w:rsidRPr="00065994" w:rsidRDefault="00BF5121" w:rsidP="00BF512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9B42D60" w14:textId="77777777" w:rsidR="00BF5121" w:rsidRDefault="00BF5121" w:rsidP="00BF512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03DC17A" w14:textId="77777777" w:rsidR="00BF5121" w:rsidRDefault="00BF5121" w:rsidP="00BF51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C3413B4" w14:textId="77777777" w:rsidR="00BF5121" w:rsidRDefault="00BF5121" w:rsidP="00BF51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E4A493" w14:textId="77777777" w:rsidR="00BF5121" w:rsidRDefault="00BF5121" w:rsidP="00BF512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 February 2024</w:t>
      </w:r>
    </w:p>
    <w:p w14:paraId="261A28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A9F5B2" w14:textId="77777777" w:rsidR="00BF5121" w:rsidRDefault="00BF5121" w:rsidP="009139A6">
      <w:r>
        <w:separator/>
      </w:r>
    </w:p>
  </w:endnote>
  <w:endnote w:type="continuationSeparator" w:id="0">
    <w:p w14:paraId="60A76017" w14:textId="77777777" w:rsidR="00BF5121" w:rsidRDefault="00BF51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579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342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CD29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C7619" w14:textId="77777777" w:rsidR="00BF5121" w:rsidRDefault="00BF5121" w:rsidP="009139A6">
      <w:r>
        <w:separator/>
      </w:r>
    </w:p>
  </w:footnote>
  <w:footnote w:type="continuationSeparator" w:id="0">
    <w:p w14:paraId="5B1BDB93" w14:textId="77777777" w:rsidR="00BF5121" w:rsidRDefault="00BF51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DE0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30D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2A2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12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F5121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8CB05"/>
  <w15:chartTrackingRefBased/>
  <w15:docId w15:val="{705F0CCC-9AE5-4767-AB62-1E87539E4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2024-04-17T13:41:00Z</dcterms:created>
  <dcterms:modified xsi:type="dcterms:W3CDTF">2024-04-17T13:41:00Z</dcterms:modified>
</cp:coreProperties>
</file>